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780" w:rsidRPr="0028192F" w:rsidRDefault="001C3780" w:rsidP="00043085">
      <w:pPr>
        <w:pStyle w:val="ConsPlusNormal"/>
        <w:widowControl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8192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5</w:t>
      </w:r>
    </w:p>
    <w:p w:rsidR="001C3780" w:rsidRPr="0028192F" w:rsidRDefault="001C3780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1C3780" w:rsidRPr="0028192F" w:rsidRDefault="001C3780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1C3780" w:rsidRPr="0028192F" w:rsidRDefault="001C3780" w:rsidP="00CD3D5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5"/>
        <w:gridCol w:w="3856"/>
      </w:tblGrid>
      <w:tr w:rsidR="001C3780" w:rsidRPr="0059109C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1C3780" w:rsidRPr="0059109C" w:rsidRDefault="001C3780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1C3780" w:rsidRPr="0059109C" w:rsidRDefault="001C3780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1C3780" w:rsidRPr="0059109C" w:rsidRDefault="001C3780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1C3780" w:rsidRPr="0059109C" w:rsidRDefault="001C3780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29» августа 2019</w:t>
            </w:r>
            <w:r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1C3780" w:rsidRPr="0059109C" w:rsidRDefault="001C3780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1C3780" w:rsidRPr="0059109C" w:rsidRDefault="001C3780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МБОУ СОШ № 30</w:t>
            </w:r>
          </w:p>
          <w:p w:rsidR="001C3780" w:rsidRPr="0059109C" w:rsidRDefault="001C3780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___________Н.В. Ступак</w:t>
            </w:r>
          </w:p>
          <w:p w:rsidR="001C3780" w:rsidRPr="0059109C" w:rsidRDefault="001C3780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«29» августа 2019</w:t>
            </w:r>
            <w:r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1C3780" w:rsidRPr="0028192F" w:rsidRDefault="001C3780">
      <w:pPr>
        <w:rPr>
          <w:sz w:val="24"/>
          <w:szCs w:val="24"/>
        </w:rPr>
      </w:pPr>
    </w:p>
    <w:p w:rsidR="001C3780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>ПЕРЕЧЕНЬ ДОЛЖНОСТЕЙ РАБОТНИКОВ МБОУ СОШ № 30,</w:t>
      </w:r>
    </w:p>
    <w:p w:rsidR="001C3780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 ВРЕМЯ РАБОТЫ  </w:t>
      </w:r>
    </w:p>
    <w:p w:rsidR="001C3780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КОТОРЫХ ЗАСЧИТЫВАЕТСЯ </w:t>
      </w:r>
    </w:p>
    <w:p w:rsidR="001C3780" w:rsidRPr="0028192F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В ПЕДАГОГИЧЕСКИЙ СТАЖ </w:t>
      </w:r>
    </w:p>
    <w:p w:rsidR="001C3780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C3780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C3780" w:rsidRPr="0028192F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C3780" w:rsidRPr="0028192F" w:rsidRDefault="001C3780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директор,</w:t>
      </w:r>
    </w:p>
    <w:p w:rsidR="001C3780" w:rsidRPr="0028192F" w:rsidRDefault="001C3780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учитель, </w:t>
      </w:r>
    </w:p>
    <w:p w:rsidR="001C3780" w:rsidRPr="0028192F" w:rsidRDefault="001C3780" w:rsidP="00622021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преподаватель-организатор основ безопасности жизнедеятельности,  </w:t>
      </w:r>
    </w:p>
    <w:p w:rsidR="001C3780" w:rsidRPr="0028192F" w:rsidRDefault="001C3780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педагог дополнительного образования, </w:t>
      </w:r>
    </w:p>
    <w:p w:rsidR="001C3780" w:rsidRPr="0028192F" w:rsidRDefault="001C3780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за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местители директора по учебно-воспитательной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, воспитательной работе.</w:t>
      </w:r>
    </w:p>
    <w:p w:rsidR="001C3780" w:rsidRPr="00157FC4" w:rsidRDefault="001C3780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780" w:rsidRPr="00157FC4" w:rsidRDefault="001C3780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780" w:rsidRPr="00157FC4" w:rsidRDefault="001C3780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780" w:rsidRPr="00157FC4" w:rsidRDefault="001C3780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780" w:rsidRDefault="001C3780" w:rsidP="00157FC4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3780" w:rsidRPr="0028192F" w:rsidRDefault="001C3780" w:rsidP="00CD3D5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C3780" w:rsidRPr="0028192F" w:rsidSect="00DB7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F26FC"/>
    <w:multiLevelType w:val="hybridMultilevel"/>
    <w:tmpl w:val="AFE6867E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743326D1"/>
    <w:multiLevelType w:val="hybridMultilevel"/>
    <w:tmpl w:val="594AC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D52"/>
    <w:rsid w:val="0002727A"/>
    <w:rsid w:val="00043085"/>
    <w:rsid w:val="000805CA"/>
    <w:rsid w:val="000D0928"/>
    <w:rsid w:val="00157FC4"/>
    <w:rsid w:val="001C3780"/>
    <w:rsid w:val="0028192F"/>
    <w:rsid w:val="00450D66"/>
    <w:rsid w:val="00506CDD"/>
    <w:rsid w:val="005419B2"/>
    <w:rsid w:val="0059109C"/>
    <w:rsid w:val="005B6277"/>
    <w:rsid w:val="00622021"/>
    <w:rsid w:val="00720A2D"/>
    <w:rsid w:val="008164D3"/>
    <w:rsid w:val="009900E0"/>
    <w:rsid w:val="00AA2024"/>
    <w:rsid w:val="00B213B6"/>
    <w:rsid w:val="00B943DF"/>
    <w:rsid w:val="00CD3D52"/>
    <w:rsid w:val="00CD4A52"/>
    <w:rsid w:val="00DB7CE6"/>
    <w:rsid w:val="00E514FE"/>
    <w:rsid w:val="00F96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E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D3D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CD3D52"/>
    <w:pPr>
      <w:ind w:left="720"/>
    </w:pPr>
  </w:style>
  <w:style w:type="paragraph" w:customStyle="1" w:styleId="a">
    <w:name w:val="Знак Знак Знак Знак Знак Знак Знак Знак Знак Знак Знак Знак Знак"/>
    <w:basedOn w:val="Normal"/>
    <w:uiPriority w:val="99"/>
    <w:rsid w:val="00AA20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AA202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99"/>
    <w:rsid w:val="00720A2D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21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likAmr0cb5KO0ovLIn2z3oAWum4=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nv0k8xVERIkmar6O+ByTV59NW3rGwXy8QFJepHf2tJN5H89I8rUE0SWjs3lEeD1pvh0xwNPf
    VtJYuTIZk2jh0iRTPYMvsRkUpNxV73b3zQ19NDWiQM7MI/PEGbWgqL75hxyErSUmkfeHGRKI
    7VaIquyHT5QrYoo9u3IPkn53KmQ=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kFd0d4d8PxnnPswoAM60/vnb0bk=</DigestValue>
      </Reference>
      <Reference URI="/word/fontTable.xml?ContentType=application/vnd.openxmlformats-officedocument.wordprocessingml.fontTable+xml">
        <DigestMethod Algorithm="http://www.w3.org/2000/09/xmldsig#sha1"/>
        <DigestValue>uULQKKdqdn0NFIjasBgga6ryUnk=</DigestValue>
      </Reference>
      <Reference URI="/word/numbering.xml?ContentType=application/vnd.openxmlformats-officedocument.wordprocessingml.numbering+xml">
        <DigestMethod Algorithm="http://www.w3.org/2000/09/xmldsig#sha1"/>
        <DigestValue>VpO8Nzd6F9tFOycYM0Wm6UiAf2Y=</DigestValue>
      </Reference>
      <Reference URI="/word/settings.xml?ContentType=application/vnd.openxmlformats-officedocument.wordprocessingml.settings+xml">
        <DigestMethod Algorithm="http://www.w3.org/2000/09/xmldsig#sha1"/>
        <DigestValue>uUH1bW0Fxmd2L1cFloGsni0tYJM=</DigestValue>
      </Reference>
      <Reference URI="/word/styles.xml?ContentType=application/vnd.openxmlformats-officedocument.wordprocessingml.styles+xml">
        <DigestMethod Algorithm="http://www.w3.org/2000/09/xmldsig#sha1"/>
        <DigestValue>iq9+REjx0tSb2HwQiHOw8ESrw14=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RBAID5AGI7wgb8g82qZWXD7FJyE=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2021-04-23T11:51:38Z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92</Words>
  <Characters>530</Characters>
  <Application>Microsoft Office Outlook</Application>
  <DocSecurity>0</DocSecurity>
  <Lines>0</Lines>
  <Paragraphs>0</Paragraphs>
  <ScaleCrop>false</ScaleCrop>
  <Company>СОШ №30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Сервер УРМ</cp:lastModifiedBy>
  <cp:revision>11</cp:revision>
  <cp:lastPrinted>2013-01-09T11:42:00Z</cp:lastPrinted>
  <dcterms:created xsi:type="dcterms:W3CDTF">2008-12-02T18:48:00Z</dcterms:created>
  <dcterms:modified xsi:type="dcterms:W3CDTF">2019-10-08T14:22:00Z</dcterms:modified>
</cp:coreProperties>
</file>